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582C91" w:rsidRDefault="00420A41" w:rsidP="00D457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bookmarkStart w:id="0" w:name="_GoBack"/>
      <w:bookmarkEnd w:id="0"/>
      <w:r w:rsidR="003F6570" w:rsidRPr="00DB2FD1">
        <w:rPr>
          <w:noProof/>
        </w:rPr>
        <w:drawing>
          <wp:inline distT="0" distB="0" distL="0" distR="0">
            <wp:extent cx="5819775" cy="30099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9FB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570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3F6570"/>
    <w:rsid w:val="00420A41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2D15B6"/>
  <w15:chartTrackingRefBased/>
  <w15:docId w15:val="{7465C771-3B95-4005-BC57-95F6A358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2021-02-08T18:13:00Z</dcterms:created>
  <dcterms:modified xsi:type="dcterms:W3CDTF">2021-02-08T18:14:00Z</dcterms:modified>
</cp:coreProperties>
</file>